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18501e" w14:textId="718501e">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B10A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B10A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B10A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B10A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3B10A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B10A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B10A5">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B10A5" w:rsidR="003B10A5">
            <w:rPr>
              <w:rStyle w:val="eSPISCCParagraphDefaultFont"/>
              <w:rFonts w:eastAsiaTheme="minorHAnsi"/>
            </w:rPr>
            <w:t>Pp-699/2025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B10A5" w:rsidR="003B10A5">
            <w:rPr>
              <w:rStyle w:val="eSPISCCParagraphDefaultFont"/>
              <w:rFonts w:eastAsiaTheme="minorHAnsi"/>
            </w:rPr>
            <w:t>CROATIA BUS društvo s ograničenom odgovornošću za promet i turizam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3B10A5" w:rsidR="003B10A5">
            <w:rPr>
              <w:rStyle w:val="eSPISCCParagraphDefaultFont"/>
              <w:rFonts w:eastAsiaTheme="minorHAnsi"/>
            </w:rPr>
            <w:t>CROATIA BUS društvo s ograničenom odgovornošću za promet i turizam,Marta Markota</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B10A5" w:rsidR="003B10A5">
            <w:rPr>
              <w:rStyle w:val="eSPISCCParagraphDefaultFont"/>
              <w:rFonts w:eastAsiaTheme="minorHAnsi"/>
            </w:rPr>
            <w:t>članka 26. stavka 1., članka 26. stavka 1.</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Pr>
        </w:sdtEndPr>
        <w:sdtContent>
          <w:r w:rsidRPr="003B10A5" w:rsidR="003B10A5">
            <w:rPr>
              <w:rStyle w:val="eSPISCCParagraphDefaultFont"/>
              <w:rFonts w:eastAsiaTheme="minorHAnsi"/>
            </w:rPr>
            <w:t>Zakon o prijevozu u cestovnom prometu</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B10A5" w:rsidR="003B10A5">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B10A5" w:rsidR="003B10A5">
            <w:rPr>
              <w:rStyle w:val="eSPISCCParagraphDefaultFont"/>
              <w:rFonts w:eastAsiaTheme="minorHAnsi"/>
            </w:rPr>
            <w:t>CROATIA BUS društvo s ograničenom odgovornošću za promet i turizam</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B10A5" w:rsidR="003B10A5">
            <w:rPr>
              <w:rStyle w:val="eSPISCCParagraphDefaultFont"/>
              <w:rFonts w:eastAsiaTheme="minorHAnsi"/>
            </w:rPr>
            <w:t>7.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B10A5" w:rsidR="003B10A5">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B10A5" w:rsidR="003B10A5">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B10A5" w:rsidR="003B10A5">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B10A5" w:rsidR="003B10A5">
            <w:rPr>
              <w:rStyle w:val="eSPISCCParagraphDefaultFont"/>
              <w:rFonts w:eastAsiaTheme="minorHAnsi"/>
            </w:rPr>
            <w:t>320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B10A5" w:rsidR="003B10A5">
            <w:rPr>
              <w:rStyle w:val="eSPISCCParagraphDefaultFont"/>
              <w:rFonts w:eastAsiaTheme="minorHAnsi"/>
            </w:rPr>
            <w:t>članka 26. stavka 1., članka 26. stavka 1.</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Pr>
        </w:sdtEndPr>
        <w:sdtContent>
          <w:r w:rsidRPr="003B10A5" w:rsidR="003B10A5">
            <w:rPr>
              <w:rStyle w:val="eSPISCCParagraphDefaultFont"/>
              <w:rFonts w:eastAsiaTheme="minorHAnsi"/>
            </w:rPr>
            <w:t>Zakon o prijevozu u cestovnom prometu</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9E7DBB">
        <w:rPr>
          <w:rFonts w:eastAsia="Times New Roman" w:cs="Times New Roman"/>
          <w:lang w:eastAsia="hr-HR"/>
        </w:rPr>
        <w:t>dovedbeni</w:t>
      </w:r>
      <w:proofErr w:type="spellEnd"/>
      <w:r w:rsidRPr="009E7DBB">
        <w:rPr>
          <w:rFonts w:eastAsia="Times New Roman" w:cs="Times New Roman"/>
          <w:lang w:eastAsia="hr-HR"/>
        </w:rPr>
        <w:t xml:space="preserve">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B10A5" w:rsidR="003B10A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B10A5" w:rsidR="003B10A5">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B10A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B10A5">
            <w:rPr>
              <w:rStyle w:val="eSPISCCParagraphDefaultFont"/>
              <w:rFonts w:eastAsiaTheme="minorHAnsi"/>
            </w:rPr>
            <w:t>Marija Malenica Marić</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B10A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B10A5" w:rsidR="003B10A5">
          <w:rPr>
            <w:rStyle w:val="eSPISCCParagraphDefaultFont"/>
          </w:rPr>
          <w:t>Pp-699/2025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0A5"/>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Avenija Marina Držića 4</izvorni_sadrzaj>
    <derivirana_varijabla naziv="DomainObject.UcesnikSudskeRadnje.Adresa.UlicaIKBR_1">Avenija Marina Držića 4</derivirana_varijabla>
  </DomainObject.UcesnikSudskeRadnje.Adresa.UlicaIKBR>
  <DomainObject.UcesnikSudskeRadnje.Naziv>
    <izvorni_sadrzaj>CROATIA BUS društvo s ograničenom odgovornošću za promet i turizam</izvorni_sadrzaj>
    <derivirana_varijabla naziv="DomainObject.UcesnikSudskeRadnje.Naziv_1">CROATIA BUS društvo s ograničenom odgovornošću za promet i turizam</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srpnja 2026.</izvorni_sadrzaj>
    <derivirana_varijabla naziv="DomainObject.UcesnikSudskeRadnje.SudskaRadnja.PlaniraniZavrsetakDatum_1">7. srpnja 2026.</derivirana_varijabla>
  </DomainObject.UcesnikSudskeRadnje.SudskaRadnja.PlaniraniZavrsetakDatum>
  <DomainObject.UcesnikSudskeRadnje.SudskaRadnja.PlaniraniPocetakDatum>
    <izvorni_sadrzaj>7. srpnja 2026.</izvorni_sadrzaj>
    <derivirana_varijabla naziv="DomainObject.UcesnikSudskeRadnje.SudskaRadnja.PlaniraniPocetakDatum_1">7.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2025.</izvorni_sadrzaj>
    <derivirana_varijabla naziv="DomainObject.Predmet.DatumOsnivanja_1">21.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siječnja 1994.</izvorni_sadrzaj>
    <derivirana_varijabla naziv="DomainObject.Predmet.OkrivljenikFizickaOsoba.DatumRodjenja_1">13. siječnja 1994.</derivirana_varijabla>
  </DomainObject.Predmet.OkrivljenikFizickaOsoba.DatumRodjenja>
  <DomainObject.Predmet.OkrivljenikFizickaOsoba.DatumRodjenjaFormated>
    <izvorni_sadrzaj>13.1.1994.</izvorni_sadrzaj>
    <derivirana_varijabla naziv="DomainObject.Predmet.OkrivljenikFizickaOsoba.DatumRodjenjaFormated_1">13.1.1994.</derivirana_varijabla>
  </DomainObject.Predmet.OkrivljenikFizickaOsoba.DatumRodjenjaFormated>
  <DomainObject.Predmet.OkrivljenikFizickaOsoba.Ime>
    <izvorni_sadrzaj>Marta</izvorni_sadrzaj>
    <derivirana_varijabla naziv="DomainObject.Predmet.OkrivljenikFizickaOsoba.Ime_1">Marta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Marta Markota</izvorni_sadrzaj>
    <derivirana_varijabla naziv="DomainObject.Predmet.OkrivljenikFizickaOsoba.Naziv_1">Marta Markota</derivirana_varijabla>
  </DomainObject.Predmet.OkrivljenikFizickaOsoba.Naziv>
  <DomainObject.Predmet.OkrivljenikFizickaOsoba.Prezime>
    <izvorni_sadrzaj>Markota</izvorni_sadrzaj>
    <derivirana_varijabla naziv="DomainObject.Predmet.OkrivljenikFizickaOsoba.Prezime_1">Markota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90813107067</izvorni_sadrzaj>
    <derivirana_varijabla naziv="DomainObject.Predmet.OkrivljenikFizickaOsoba.Oib_1">90813107067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Pp-699/2025</izvorni_sadrzaj>
    <derivirana_varijabla naziv="DomainObject.Predmet.OznakaBroj_1">Pp-699/2025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CROATIA BUS društvo s ograničenom odgovornošću za promet i turizam; Marta Markota</izvorni_sadrzaj>
    <derivirana_varijabla naziv="DomainObject.Predmet.ProtustrankaFormated_1">  CROATIA BUS društvo s ograničenom odgovornošću za promet i turizam; Marta Markota</derivirana_varijabla>
  </DomainObject.Predmet.ProtustrankaFormated>
  <DomainObject.Predmet.ProtustrankaFormatedOIB>
    <izvorni_sadrzaj>  CROATIA BUS društvo s ograničenom odgovornošću za promet i turizam, OIB 57123451910; Marta Markota, OIB 90813107067</izvorni_sadrzaj>
    <derivirana_varijabla naziv="DomainObject.Predmet.ProtustrankaFormatedOIB_1">  CROATIA BUS društvo s ograničenom odgovornošću za promet i turizam, OIB 57123451910; Marta Markota, OIB 90813107067</derivirana_varijabla>
  </DomainObject.Predmet.ProtustrankaFormatedOIB>
  <DomainObject.Predmet.ProtustrankaFormatedWithAdress>
    <izvorni_sadrzaj> CROATIA BUS društvo s ograničenom odgovornošću za promet i turizam, Avenija Marina Držića 4, 10000 Zagreb; Marta Markota, Slovenska Ulica 18, 10000 Zagreb</izvorni_sadrzaj>
    <derivirana_varijabla naziv="DomainObject.Predmet.ProtustrankaFormatedWithAdress_1"> CROATIA BUS društvo s ograničenom odgovornošću za promet i turizam, Avenija Marina Držića 4, 10000 Zagreb; Marta Markota, Slovenska Ulica 18, 10000 Zagreb</derivirana_varijabla>
  </DomainObject.Predmet.ProtustrankaFormatedWithAdress>
  <DomainObject.Predmet.ProtustrankaFormatedWithAdressOIB>
    <izvorni_sadrzaj> CROATIA BUS društvo s ograničenom odgovornošću za promet i turizam, OIB 57123451910, Avenija Marina Držića 4, 10000 Zagreb; Marta Markota, OIB 90813107067, Slovenska Ulica 18, 10000 Zagreb</izvorni_sadrzaj>
    <derivirana_varijabla naziv="DomainObject.Predmet.ProtustrankaFormatedWithAdressOIB_1"> CROATIA BUS društvo s ograničenom odgovornošću za promet i turizam, OIB 57123451910, Avenija Marina Držića 4, 10000 Zagreb; Marta Markota, OIB 90813107067, Slovenska Ulica 18, 10000 Zagreb</derivirana_varijabla>
  </DomainObject.Predmet.ProtustrankaFormatedWithAdressOIB>
  <DomainObject.Predmet.ProtustrankaWithAdress>
    <izvorni_sadrzaj>CROATIA BUS društvo s ograničenom odgovornošću za promet i turizam Avenija Marina Držića 4, 10000 Zagreb, Marta Markota Slovenska Ulica 18, 10000 Zagreb</izvorni_sadrzaj>
    <derivirana_varijabla naziv="DomainObject.Predmet.ProtustrankaWithAdress_1">CROATIA BUS društvo s ograničenom odgovornošću za promet i turizam Avenija Marina Držića 4, 10000 Zagreb, Marta Markota Slovenska Ulica 18, 10000 Zagreb</derivirana_varijabla>
  </DomainObject.Predmet.ProtustrankaWithAdress>
  <DomainObject.Predmet.ProtustrankaWithAdressOIB>
    <izvorni_sadrzaj>CROATIA BUS društvo s ograničenom odgovornošću za promet i turizam, OIB 57123451910, Avenija Marina Držića 4, 10000 Zagreb, Marta Markota, OIB 90813107067, Slovenska Ulica 18, 10000 Zagreb</izvorni_sadrzaj>
    <derivirana_varijabla naziv="DomainObject.Predmet.ProtustrankaWithAdressOIB_1">CROATIA BUS društvo s ograničenom odgovornošću za promet i turizam, OIB 57123451910, Avenija Marina Držića 4, 10000 Zagreb, Marta Markota, OIB 90813107067, Slovenska Ulica 18, 10000 Zagreb</derivirana_varijabla>
  </DomainObject.Predmet.ProtustrankaWithAdressOIB>
  <DomainObject.Predmet.ProtustrankaNazivFormated>
    <izvorni_sadrzaj>CROATIA BUS društvo s ograničenom odgovornošću za promet i turizam,Marta Markota</izvorni_sadrzaj>
    <derivirana_varijabla naziv="DomainObject.Predmet.ProtustrankaNazivFormated_1">CROATIA BUS društvo s ograničenom odgovornošću za promet i turizam,Marta Markota</derivirana_varijabla>
    <derivirana_varijabla naziv="Padez">CROATIA BUS društvo s ograničenom odgovornošću za promet i turizam,Marta Markota</derivirana_varijabla>
  </DomainObject.Predmet.ProtustrankaNazivFormated>
  <DomainObject.Predmet.ProtustrankaNazivFormatedOIB>
    <izvorni_sadrzaj>CROATIA BUS društvo s ograničenom odgovornošću za promet i turizam, OIB 57123451910,Marta Markota, OIB 90813107067</izvorni_sadrzaj>
    <derivirana_varijabla naziv="DomainObject.Predmet.ProtustrankaNazivFormatedOIB_1">CROATIA BUS društvo s ograničenom odgovornošću za promet i turizam, OIB 57123451910,Marta Markota, OIB 90813107067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mora, prometa i infrastrukture</izvorni_sadrzaj>
    <derivirana_varijabla naziv="DomainObject.Predmet.StrankaFormated_1">  Ministarstvo mora, prometa i infrastrukture</derivirana_varijabla>
  </DomainObject.Predmet.StrankaFormated>
  <DomainObject.Predmet.StrankaFormatedOIB>
    <izvorni_sadrzaj>  Ministarstvo mora, prometa i infrastrukture, OIB 22874515170</izvorni_sadrzaj>
    <derivirana_varijabla naziv="DomainObject.Predmet.StrankaFormatedOIB_1">  Ministarstvo mora, prometa i infrastrukture, OIB 22874515170</derivirana_varijabla>
  </DomainObject.Predmet.StrankaFormatedOIB>
  <DomainObject.Predmet.StrankaFormatedWithAdress>
    <izvorni_sadrzaj> Ministarstvo mora, prometa i infrastrukture, Prisavlje 14, 10000 Zagreb</izvorni_sadrzaj>
    <derivirana_varijabla naziv="DomainObject.Predmet.StrankaFormatedWithAdress_1"> Ministarstvo mora, prometa i infrastrukture, Prisavlje 14, 10000 Zagreb</derivirana_varijabla>
  </DomainObject.Predmet.StrankaFormatedWithAdress>
  <DomainObject.Predmet.StrankaFormatedWithAdressOIB>
    <izvorni_sadrzaj> Ministarstvo mora, prometa i infrastrukture, OIB 22874515170, Prisavlje 14, 10000 Zagreb</izvorni_sadrzaj>
    <derivirana_varijabla naziv="DomainObject.Predmet.StrankaFormatedWithAdressOIB_1"> Ministarstvo mora, prometa i infrastrukture, OIB 22874515170, Prisavlje 14, 10000 Zagreb</derivirana_varijabla>
  </DomainObject.Predmet.StrankaFormatedWithAdressOIB>
  <DomainObject.Predmet.StrankaWithAdress>
    <izvorni_sadrzaj>Ministarstvo mora, prometa i infrastrukture Prisavlje 14,10000 Zagreb</izvorni_sadrzaj>
    <derivirana_varijabla naziv="DomainObject.Predmet.StrankaWithAdress_1">Ministarstvo mora, prometa i infrastrukture Prisavlje 14,10000 Zagreb</derivirana_varijabla>
  </DomainObject.Predmet.StrankaWithAdress>
  <DomainObject.Predmet.StrankaWithAdressOIB>
    <izvorni_sadrzaj>Ministarstvo mora, prometa i infrastrukture, OIB 22874515170, Prisavlje 14,10000 Zagreb</izvorni_sadrzaj>
    <derivirana_varijabla naziv="DomainObject.Predmet.StrankaWithAdressOIB_1">Ministarstvo mora, prometa i infrastrukture, OIB 22874515170, Prisavlje 14,10000 Zagreb</derivirana_varijabla>
  </DomainObject.Predmet.StrankaWithAdressOIB>
  <DomainObject.Predmet.StrankaNazivFormated>
    <izvorni_sadrzaj>Ministarstvo mora, prometa i infrastrukture</izvorni_sadrzaj>
    <derivirana_varijabla naziv="DomainObject.Predmet.StrankaNazivFormated_1">Ministarstvo mora, prometa i infrastrukture</derivirana_varijabla>
    <derivirana_varijabla naziv="Padez">Ministarstvo mora, prometa i infrastrukture</derivirana_varijabla>
  </DomainObject.Predmet.StrankaNazivFormated>
  <DomainObject.Predmet.StrankaNazivFormatedOIB>
    <izvorni_sadrzaj>Ministarstvo mora, prometa i infrastrukture, OIB 22874515170</izvorni_sadrzaj>
    <derivirana_varijabla naziv="DomainObject.Predmet.StrankaNazivFormatedOIB_1">Ministarstvo mora, prometa i infrastrukture, OIB 22874515170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Ministarstvo mora, prometa i infrastrukture</item>
    </izvorni_sadrzaj>
    <derivirana_varijabla naziv="DomainObject.Predmet.StrankaListFormated_1">
      <item>Ministarstvo mora, prometa i infrastrukture</item>
    </derivirana_varijabla>
  </DomainObject.Predmet.StrankaListFormated>
  <DomainObject.Predmet.StrankaListFormatedOIB>
    <izvorni_sadrzaj>
      <item>Ministarstvo mora, prometa i infrastrukture, OIB 22874515170</item>
    </izvorni_sadrzaj>
    <derivirana_varijabla naziv="DomainObject.Predmet.StrankaListFormatedOIB_1">
      <item>Ministarstvo mora, prometa i infrastrukture, OIB 22874515170</item>
    </derivirana_varijabla>
  </DomainObject.Predmet.StrankaListFormatedOIB>
  <DomainObject.Predmet.StrankaListFormatedWithAdress>
    <izvorni_sadrzaj>
      <item>Ministarstvo mora, prometa i infrastrukture, Prisavlje 14, 10000 Zagreb</item>
    </izvorni_sadrzaj>
    <derivirana_varijabla naziv="DomainObject.Predmet.StrankaListFormatedWithAdress_1">
      <item>Ministarstvo mora, prometa i infrastrukture, Prisavlje 14, 10000 Zagreb</item>
    </derivirana_varijabla>
  </DomainObject.Predmet.StrankaListFormatedWithAdress>
  <DomainObject.Predmet.StrankaListFormatedWithAdressOIB>
    <izvorni_sadrzaj>
      <item>Ministarstvo mora, prometa i infrastrukture, OIB 22874515170, Prisavlje 14, 10000 Zagreb</item>
    </izvorni_sadrzaj>
    <derivirana_varijabla naziv="DomainObject.Predmet.StrankaListFormatedWithAdressOIB_1">
      <item>Ministarstvo mora, prometa i infrastrukture, OIB 22874515170, Prisavlje 14, 10000 Zagreb</item>
    </derivirana_varijabla>
  </DomainObject.Predmet.StrankaListFormatedWithAdressOIB>
  <DomainObject.Predmet.StrankaListNazivFormated>
    <izvorni_sadrzaj>
      <item>Ministarstvo mora, prometa i infrastrukture</item>
    </izvorni_sadrzaj>
    <derivirana_varijabla naziv="DomainObject.Predmet.StrankaListNazivFormated_1">
      <item>Ministarstvo mora, prometa i infrastrukture</item>
    </derivirana_varijabla>
  </DomainObject.Predmet.StrankaListNazivFormated>
  <DomainObject.Predmet.StrankaListNazivFormatedOIB>
    <izvorni_sadrzaj>
      <item>Ministarstvo mora, prometa i infrastrukture, OIB 22874515170</item>
    </izvorni_sadrzaj>
    <derivirana_varijabla naziv="DomainObject.Predmet.StrankaListNazivFormatedOIB_1">
      <item>Ministarstvo mora, prometa i infrastrukture, OIB 22874515170</item>
    </derivirana_varijabla>
  </DomainObject.Predmet.StrankaListNazivFormatedOIB>
  <DomainObject.Predmet.ProtuStrankaListFormated>
    <izvorni_sadrzaj>
      <item>CROATIA BUS društvo s ograničenom odgovornošću za promet i turizam</item>
      <item>Marta Markota</item>
    </izvorni_sadrzaj>
    <derivirana_varijabla naziv="DomainObject.Predmet.ProtuStrankaListFormated_1">
      <item>CROATIA BUS društvo s ograničenom odgovornošću za promet i turizam</item>
      <item>Marta Markota</item>
    </derivirana_varijabla>
  </DomainObject.Predmet.ProtuStrankaListFormated>
  <DomainObject.Predmet.ProtuStrankaListFormatedOIB>
    <izvorni_sadrzaj>
      <item>CROATIA BUS društvo s ograničenom odgovornošću za promet i turizam, OIB 57123451910</item>
      <item>Marta Markota, OIB 90813107067</item>
    </izvorni_sadrzaj>
    <derivirana_varijabla naziv="DomainObject.Predmet.ProtuStrankaListFormatedOIB_1">
      <item>CROATIA BUS društvo s ograničenom odgovornošću za promet i turizam, OIB 57123451910</item>
      <item>Marta Markota, OIB 90813107067</item>
    </derivirana_varijabla>
  </DomainObject.Predmet.ProtuStrankaListFormatedOIB>
  <DomainObject.Predmet.ProtuStrankaListFormatedWithAdress>
    <izvorni_sadrzaj>
      <item>CROATIA BUS društvo s ograničenom odgovornošću za promet i turizam, Avenija Marina Držića 4, 10000 Zagreb</item>
      <item>Marta Markota, Slovenska Ulica 18, 10000 Zagreb</item>
    </izvorni_sadrzaj>
    <derivirana_varijabla naziv="DomainObject.Predmet.ProtuStrankaListFormatedWithAdress_1">
      <item>CROATIA BUS društvo s ograničenom odgovornošću za promet i turizam, Avenija Marina Držića 4, 10000 Zagreb</item>
      <item>Marta Markota, Slovenska Ulica 18, 10000 Zagreb</item>
    </derivirana_varijabla>
  </DomainObject.Predmet.ProtuStrankaListFormatedWithAdress>
  <DomainObject.Predmet.ProtuStrankaListFormatedWithAdressOIB>
    <izvorni_sadrzaj>
      <item>CROATIA BUS društvo s ograničenom odgovornošću za promet i turizam, OIB 57123451910, Avenija Marina Držića 4, 10000 Zagreb</item>
      <item>Marta Markota, OIB 90813107067, Slovenska Ulica 18, 10000 Zagreb</item>
    </izvorni_sadrzaj>
    <derivirana_varijabla naziv="DomainObject.Predmet.ProtuStrankaListFormatedWithAdressOIB_1">
      <item>CROATIA BUS društvo s ograničenom odgovornošću za promet i turizam, OIB 57123451910, Avenija Marina Držića 4, 10000 Zagreb</item>
      <item>Marta Markota, OIB 90813107067, Slovenska Ulica 18, 10000 Zagreb</item>
    </derivirana_varijabla>
  </DomainObject.Predmet.ProtuStrankaListFormatedWithAdressOIB>
  <DomainObject.Predmet.ProtuStrankaListNazivFormated>
    <izvorni_sadrzaj>
      <item>CROATIA BUS društvo s ograničenom odgovornošću za promet i turizam</item>
      <item>Marta Markota</item>
    </izvorni_sadrzaj>
    <derivirana_varijabla naziv="DomainObject.Predmet.ProtuStrankaListNazivFormated_1">
      <item>CROATIA BUS društvo s ograničenom odgovornošću za promet i turizam</item>
      <item>Marta Markota</item>
    </derivirana_varijabla>
  </DomainObject.Predmet.ProtuStrankaListNazivFormated>
  <DomainObject.Predmet.ProtuStrankaListNazivFormatedOIB>
    <izvorni_sadrzaj>
      <item>CROATIA BUS društvo s ograničenom odgovornošću za promet i turizam, OIB 57123451910</item>
      <item>Marta Markota, OIB 90813107067</item>
    </izvorni_sadrzaj>
    <derivirana_varijabla naziv="DomainObject.Predmet.ProtuStrankaListNazivFormatedOIB_1">
      <item>CROATIA BUS društvo s ograničenom odgovornošću za promet i turizam, OIB 57123451910</item>
      <item>Marta Markota, OIB 90813107067</item>
    </derivirana_varijabla>
  </DomainObject.Predmet.ProtuStrankaListNazivFormatedOIB>
  <DomainObject.Predmet.OstaliListFormated>
    <izvorni_sadrzaj>
      <item>Davorin Karačić</item>
      <item>Joško Čatipović</item>
    </izvorni_sadrzaj>
    <derivirana_varijabla naziv="DomainObject.Predmet.OstaliListFormated_1">
      <item>Davorin Karačić</item>
      <item>Joško Čatipović</item>
    </derivirana_varijabla>
    <derivirana_varijabla naziv="DrugaOsoba">
      <item>Davorin Karačić</item>
      <item>Joško Čatipović</item>
    </derivirana_varijabla>
  </DomainObject.Predmet.OstaliListFormated>
  <DomainObject.Predmet.OstaliListFormatedOIB>
    <izvorni_sadrzaj>
      <item>Davorin Karačić</item>
      <item>Joško Čatipović</item>
    </izvorni_sadrzaj>
    <derivirana_varijabla naziv="DomainObject.Predmet.OstaliListFormatedOIB_1">
      <item>Davorin Karačić</item>
      <item>Joško Čatipović</item>
    </derivirana_varijabla>
  </DomainObject.Predmet.OstaliListFormatedOIB>
  <DomainObject.Predmet.OstaliListFormatedWithAdress>
    <izvorni_sadrzaj>
      <item>Davorin Karačić, Ulica grada Vukovara 274, 10000 Zagreb</item>
      <item>Joško Čatipović</item>
    </izvorni_sadrzaj>
    <derivirana_varijabla naziv="DomainObject.Predmet.OstaliListFormatedWithAdress_1">
      <item>Davorin Karačić, Ulica grada Vukovara 274, 10000 Zagreb</item>
      <item>Joško Čatipović</item>
    </derivirana_varijabla>
  </DomainObject.Predmet.OstaliListFormatedWithAdress>
  <DomainObject.Predmet.OstaliListFormatedWithAdressOIB>
    <izvorni_sadrzaj>
      <item>Davorin Karačić, Ulica grada Vukovara 274, 10000 Zagreb</item>
      <item>Joško Čatipović</item>
    </izvorni_sadrzaj>
    <derivirana_varijabla naziv="DomainObject.Predmet.OstaliListFormatedWithAdressOIB_1">
      <item>Davorin Karačić, Ulica grada Vukovara 274, 10000 Zagreb</item>
      <item>Joško Čatipović</item>
    </derivirana_varijabla>
  </DomainObject.Predmet.OstaliListFormatedWithAdressOIB>
  <DomainObject.Predmet.OstaliListNazivFormated>
    <izvorni_sadrzaj>
      <item>Davorin Karačić</item>
      <item>Joško Čatipović</item>
    </izvorni_sadrzaj>
    <derivirana_varijabla naziv="DomainObject.Predmet.OstaliListNazivFormated_1">
      <item>Davorin Karačić</item>
      <item>Joško Čatipović</item>
    </derivirana_varijabla>
  </DomainObject.Predmet.OstaliListNazivFormated>
  <DomainObject.Predmet.OstaliListNazivFormatedOIB>
    <izvorni_sadrzaj>
      <item>Davorin Karačić</item>
      <item>Joško Čatipović</item>
    </izvorni_sadrzaj>
    <derivirana_varijabla naziv="DomainObject.Predmet.OstaliListNazivFormatedOIB_1">
      <item>Davorin Karačić</item>
      <item>Joško Čatipović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26, 26</izvorni_sadrzaj>
    <derivirana_varijabla naziv="DomainObject.Predmet.ClanakZakona_1">26, 26</derivirana_varijabla>
  </DomainObject.Predmet.ClanakZakona>
  <DomainObject.Predmet.ClanakZakonaFull>
    <izvorni_sadrzaj>članka 26. stavka 1., članka 26. stavka 1.</izvorni_sadrzaj>
    <derivirana_varijabla naziv="DomainObject.Predmet.ClanakZakonaFull_1">članka 26. stavka 1., članka 26.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Ministarstvo mora, prometa i infrastrukture</izvorni_sadrzaj>
    <derivirana_varijabla naziv="DomainObject.Predmet.StrankaIDrugi_1">Ministarstvo mora, prometa i infrastrukture</derivirana_varijabla>
  </DomainObject.Predmet.StrankaIDrugi>
  <DomainObject.Predmet.ProtustrankaIDrugi>
    <izvorni_sadrzaj>CROATIA BUS društvo s ograničenom odgovornošću za promet i turizam i dr.</izvorni_sadrzaj>
    <derivirana_varijabla naziv="DomainObject.Predmet.ProtustrankaIDrugi_1">CROATIA BUS društvo s ograničenom odgovornošću za promet i turizam i dr.</derivirana_varijabla>
  </DomainObject.Predmet.ProtustrankaIDrugi>
  <DomainObject.Predmet.StrankaIDrugiAdressOIB>
    <izvorni_sadrzaj>Ministarstvo mora, prometa i infrastrukture, OIB 22874515170, Prisavlje 14, 10000 Zagreb</izvorni_sadrzaj>
    <derivirana_varijabla naziv="DomainObject.Predmet.StrankaIDrugiAdressOIB_1">Ministarstvo mora, prometa i infrastrukture, OIB 22874515170, Prisavlje 14, 10000 Zagreb</derivirana_varijabla>
  </DomainObject.Predmet.StrankaIDrugiAdressOIB>
  <DomainObject.Predmet.ProtustrankaIDrugiAdressOIB>
    <izvorni_sadrzaj>CROATIA BUS društvo s ograničenom odgovornošću za promet i turizam, OIB 57123451910, Avenija Marina Držića 4, 10000 Zagreb i dr.</izvorni_sadrzaj>
    <derivirana_varijabla naziv="DomainObject.Predmet.ProtustrankaIDrugiAdressOIB_1">CROATIA BUS društvo s ograničenom odgovornošću za promet i turizam, OIB 57123451910, Avenija Marina Držića 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BUS društvo s ograničenom odgovornošću za promet i turizam</item>
      <item>Marta Markota</item>
      <item>Ministarstvo mora, prometa i infrastrukture</item>
      <item>Davorin Karačić</item>
      <item>Joško Čatipović</item>
    </izvorni_sadrzaj>
    <derivirana_varijabla naziv="DomainObject.Predmet.SudioniciListNaziv_1">
      <item>CROATIA BUS društvo s ograničenom odgovornošću za promet i turizam</item>
      <item>Marta Markota</item>
      <item>Ministarstvo mora, prometa i infrastrukture</item>
      <item>Davorin Karačić</item>
      <item>Joško Čatipović</item>
    </derivirana_varijabla>
    <derivirana_varijabla naziv="OstaliSudionici">
      <item>CROATIA BUS društvo s ograničenom odgovornošću za promet i turizam</item>
      <item>Marta Markota</item>
      <item>Ministarstvo mora, prometa i infrastrukture</item>
      <item>Davorin Karačić</item>
      <item>Joško Čatipović</item>
    </derivirana_varijabla>
  </DomainObject.Predmet.SudioniciListNaziv>
  <DomainObject.Predmet.SudioniciListAdressOIB>
    <izvorni_sadrzaj>
      <item>CROATIA BUS društvo s ograničenom odgovornošću za promet i turizam, OIB 57123451910, Avenija Marina Držića 4,10000 Zagreb</item>
      <item>Marta Markota, OIB 90813107067, Slovenska Ulica 18,10000 Zagreb</item>
      <item>Ministarstvo mora, prometa i infrastrukture, OIB 22874515170, Prisavlje 14,10000 Zagreb</item>
      <item>Davorin Karačić, Ulica grada Vukovara 274,10000 Zagreb</item>
      <item>Joško Čatipović</item>
    </izvorni_sadrzaj>
    <derivirana_varijabla naziv="DomainObject.Predmet.SudioniciListAdressOIB_1">
      <item>CROATIA BUS društvo s ograničenom odgovornošću za promet i turizam, OIB 57123451910, Avenija Marina Držića 4,10000 Zagreb</item>
      <item>Marta Markota, OIB 90813107067, Slovenska Ulica 18,10000 Zagreb</item>
      <item>Ministarstvo mora, prometa i infrastrukture, OIB 22874515170, Prisavlje 14,10000 Zagreb</item>
      <item>Davorin Karačić, Ulica grada Vukovara 274,10000 Zagreb</item>
      <item>Joško Čatipović</item>
    </derivirana_varijabla>
  </DomainObject.Predmet.SudioniciListAdressOIB>
  <DomainObject.UcesnikSudskeRadnje.NazivFormated>
    <izvorni_sadrzaj>CROATIA BUS društvo s ograničenom odgovornošću za promet i turizam, OIB 57123451910, Avenija Marina Držića 4,10000 Zagreb</izvorni_sadrzaj>
    <derivirana_varijabla naziv="DomainObject.UcesnikSudskeRadnje.NazivFormated_1">CROATIA BUS društvo s ograničenom odgovornošću za promet i turizam, OIB 57123451910, Avenija Marina Držića 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57123451910</item>
      <item>, OIB 90813107067</item>
      <item>, OIB 22874515170</item>
      <item>, OIB null</item>
      <item>, OIB null</item>
    </izvorni_sadrzaj>
    <derivirana_varijabla naziv="DomainObject.Predmet.SudioniciListNazivOIB_1">
      <item>, OIB 57123451910</item>
      <item>, OIB 90813107067</item>
      <item>, OIB 22874515170</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Ministarstvo mora, prometa i infrastrukture, OIB 22874515170, Prisavlje 14, 10000 Zagreb
2. Okrivljenik CROATIA BUS društvo s ograničenom odgovornošću za promet i turizam, OIB 57123451910, Avenija Marina Držića 4, 10000 Zagreb
3. Okrivljenik Marta Markota, OIB 90813107067, Slovenska Ulica 18, 10000 Zagreb
4. Svjedok Joško Čatipović</izvorni_sadrzaj>
    <derivirana_varijabla naziv="DomainObject.UcesnikSudskeRadnje.SudskaRadnja.UcesniciObavijest_1">1. Tužitelj Ministarstvo mora, prometa i infrastrukture, OIB 22874515170, Prisavlje 14, 10000 Zagreb
2. Okrivljenik CROATIA BUS društvo s ograničenom odgovornošću za promet i turizam, OIB 57123451910, Avenija Marina Držića 4, 10000 Zagreb
3. Okrivljenik Marta Markota, OIB 90813107067, Slovenska Ulica 18, 10000 Zagreb
4. Svjedok Joško Čatipović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siječnja 2025.</izvorni_sadrzaj>
    <derivirana_varijabla naziv="DomainObject.Predmet.DatumPocetkaProcesa_1">21.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prijevozu u cestovnom prometu</item>
    </izvorni_sadrzaj>
    <derivirana_varijabla naziv="DomainObject.ZakonPravilnikList_1">
      <item>Zakon o prijevozu u cestovnom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CROATIA BUS društvo s ograničenom odgovornošću za promet i turizam, Avenija Marina Držića 4, 10000 Zagreb, OIB: 57123451910</item>
      <item>Marta Markota, Slovenska Ulica 18, 10000 Zagreb, OIB: 90813107067, rođen-a 13.01.1994., mjesto rođenja Split (Split)</item>
    </izvorni_sadrzaj>
    <derivirana_varijabla naziv="DomainObject.Predmet.OkrivljenikAdresaMjestoRodjenjaList_1">
      <item>CROATIA BUS društvo s ograničenom odgovornošću za promet i turizam, Avenija Marina Držića 4, 10000 Zagreb, OIB: 57123451910</item>
      <item>Marta Markota, Slovenska Ulica 18, 10000 Zagreb, OIB: 90813107067, rođen-a 13.01.1994.,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CROATIA BUS društvo s ograničenom odgovornošću za promet i turizam, MBS 080316394, Avenija Marina Držića 4, 10000 Zagreb</izvorni_sadrzaj>
    <derivirana_varijabla naziv="DomainObject.Predmet.OkrivljenikPravnaNazivAdresaMbs_1">CROATIA BUS društvo s ograničenom odgovornošću za promet i turizam, MBS 080316394, Avenija Marina Držića 4,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32DAD-1852-4197-8F0A-75643583F73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357</properties:Words>
  <properties:Characters>2046</properties:Characters>
  <properties:Lines>50</properties:Lines>
  <properties:Paragraphs>21</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2026-05-25T07:33:00Z</cp:lastPrinted>
  <dcterms:modified xmlns:xsi="http://www.w3.org/2001/XMLSchema-instance" xsi:type="dcterms:W3CDTF">2026-05-25T07:33:00Z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CROATIA BUS društvo s ograničenom odgovornošću za promet i turizam - Ročište za glavnu raspravu</vt:lpwstr>
  </prop:property>
  <prop:property fmtid="{D5CDD505-2E9C-101B-9397-08002B2CF9AE}" pid="7" name="Predlozak_id">
    <vt:lpwstr>1000000777</vt:lpwstr>
  </prop:property>
  <prop:property fmtid="{D5CDD505-2E9C-101B-9397-08002B2CF9AE}" pid="8" name="Predlozak_oznaka">
    <vt:lpwstr>OS_Pp-007</vt:lpwstr>
  </prop:property>
  <prop:property fmtid="{D5CDD505-2E9C-101B-9397-08002B2CF9AE}" pid="9" name="Predlozak_naziv">
    <vt:lpwstr>Poziv okrivljeniku pravnoj osobi-glavna rasprava</vt:lpwstr>
  </prop:property>
</prop:Properties>
</file>